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EF212" w14:textId="0CC24393" w:rsidR="00CA7F27" w:rsidRDefault="003227EB" w:rsidP="003227EB">
      <w:pPr>
        <w:keepNext/>
        <w:pBdr>
          <w:bottom w:val="single" w:sz="4" w:space="1" w:color="auto"/>
        </w:pBdr>
        <w:tabs>
          <w:tab w:val="right" w:pos="9639"/>
        </w:tabs>
        <w:spacing w:after="0"/>
        <w:outlineLvl w:val="0"/>
        <w:rPr>
          <w:rFonts w:ascii="Arial" w:hAnsi="Arial" w:cs="Arial"/>
          <w:b/>
          <w:sz w:val="24"/>
        </w:rPr>
      </w:pPr>
      <w:bookmarkStart w:id="0" w:name="_Toc119925371"/>
      <w:r>
        <w:rPr>
          <w:rFonts w:ascii="Arial" w:hAnsi="Arial" w:cs="Arial"/>
          <w:b/>
          <w:sz w:val="24"/>
        </w:rPr>
        <w:t>3GPP TSG-SA5 Meeting #147</w:t>
      </w:r>
      <w:r>
        <w:rPr>
          <w:rFonts w:ascii="Arial" w:hAnsi="Arial" w:cs="Arial"/>
          <w:b/>
          <w:sz w:val="24"/>
        </w:rPr>
        <w:tab/>
        <w:t>S5-23</w:t>
      </w:r>
      <w:r w:rsidR="00CA7F27">
        <w:rPr>
          <w:rFonts w:ascii="Arial" w:hAnsi="Arial" w:cs="Arial"/>
          <w:b/>
          <w:sz w:val="24"/>
        </w:rPr>
        <w:t>2672</w:t>
      </w:r>
    </w:p>
    <w:p w14:paraId="3C862132" w14:textId="77777777" w:rsidR="003227EB" w:rsidRPr="00D71EE5" w:rsidRDefault="003227EB" w:rsidP="003227EB">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 3rd Mar</w:t>
      </w:r>
      <w:r w:rsidRPr="00A20617">
        <w:rPr>
          <w:rFonts w:ascii="Arial" w:hAnsi="Arial" w:cs="Arial"/>
          <w:b/>
          <w:sz w:val="22"/>
        </w:rPr>
        <w:t xml:space="preserve"> 202</w:t>
      </w:r>
      <w:r>
        <w:rPr>
          <w:rFonts w:ascii="Arial" w:hAnsi="Arial" w:cs="Arial"/>
          <w:b/>
          <w:sz w:val="22"/>
        </w:rPr>
        <w:t xml:space="preserve">3                                             </w:t>
      </w:r>
    </w:p>
    <w:p w14:paraId="00B4451F" w14:textId="26C61A1E" w:rsidR="003227EB" w:rsidRPr="009A6EED" w:rsidRDefault="003227EB" w:rsidP="003227E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7D4C5A">
        <w:rPr>
          <w:rFonts w:ascii="Arial" w:hAnsi="Arial"/>
          <w:b/>
          <w:lang w:val="en-US"/>
        </w:rPr>
        <w:t>Nokia</w:t>
      </w:r>
    </w:p>
    <w:p w14:paraId="2BD85D3A" w14:textId="78B1E2D5" w:rsidR="003227EB" w:rsidRDefault="003227EB" w:rsidP="003227E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Pr>
          <w:rFonts w:ascii="Arial" w:hAnsi="Arial" w:cs="Arial"/>
          <w:b/>
        </w:rPr>
        <w:t>Rel-18 pCR 28.829 – Update 6.</w:t>
      </w:r>
      <w:r w:rsidR="005261F4">
        <w:rPr>
          <w:rFonts w:ascii="Arial" w:hAnsi="Arial" w:cs="Arial"/>
          <w:b/>
        </w:rPr>
        <w:t>3</w:t>
      </w:r>
    </w:p>
    <w:p w14:paraId="1ECC7474" w14:textId="1EC31B3E" w:rsidR="003227EB" w:rsidRPr="00125E82" w:rsidRDefault="003227EB" w:rsidP="003227E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249C56D7" w14:textId="77777777" w:rsidR="003227EB" w:rsidRPr="00591619" w:rsidRDefault="003227EB" w:rsidP="003227E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6.9.3.9</w:t>
      </w:r>
    </w:p>
    <w:p w14:paraId="1CBC4D23" w14:textId="77777777" w:rsidR="003227EB" w:rsidRDefault="003227EB" w:rsidP="003227EB">
      <w:pPr>
        <w:pStyle w:val="Heading1"/>
      </w:pPr>
      <w:r>
        <w:t>1</w:t>
      </w:r>
      <w:r>
        <w:tab/>
        <w:t>Decision/action requested</w:t>
      </w:r>
    </w:p>
    <w:p w14:paraId="7EE7FD6F" w14:textId="77777777" w:rsidR="003227EB" w:rsidRDefault="003227EB" w:rsidP="003227E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4F278FC" w14:textId="1EEE222D" w:rsidR="003227EB" w:rsidRDefault="003227EB" w:rsidP="003227EB">
      <w:pPr>
        <w:pStyle w:val="Heading1"/>
      </w:pPr>
      <w:r>
        <w:t>2</w:t>
      </w:r>
      <w:r>
        <w:tab/>
        <w:t>References</w:t>
      </w:r>
    </w:p>
    <w:p w14:paraId="33AB76D5" w14:textId="77777777" w:rsidR="00D63589" w:rsidRDefault="00D63589" w:rsidP="00D63589">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Pr="00987E3A">
        <w:rPr>
          <w:color w:val="000000"/>
          <w:lang w:eastAsia="zh-CN"/>
        </w:rPr>
        <w:t>3GPP TR 22.867: "Study on 5G smart energy and infrastructure</w:t>
      </w:r>
    </w:p>
    <w:p w14:paraId="53FA99A0" w14:textId="77777777" w:rsidR="00D63589" w:rsidRDefault="00D63589" w:rsidP="00D63589">
      <w:pPr>
        <w:pStyle w:val="Reference"/>
        <w:rPr>
          <w:color w:val="000000"/>
          <w:lang w:eastAsia="zh-CN"/>
        </w:rPr>
      </w:pPr>
      <w:r>
        <w:rPr>
          <w:color w:val="000000"/>
          <w:lang w:eastAsia="zh-CN"/>
        </w:rPr>
        <w:t>[2]            3GPP TR 28.829</w:t>
      </w:r>
      <w:r w:rsidRPr="00175789">
        <w:rPr>
          <w:color w:val="000000"/>
          <w:lang w:eastAsia="zh-CN"/>
        </w:rPr>
        <w:t>: "</w:t>
      </w:r>
      <w:r w:rsidRPr="00987E3A">
        <w:rPr>
          <w:color w:val="000000"/>
          <w:lang w:eastAsia="zh-CN"/>
        </w:rPr>
        <w:t>Study on Network and Service Operations for Energy Utilities</w:t>
      </w:r>
      <w:r w:rsidRPr="00175789">
        <w:rPr>
          <w:color w:val="000000"/>
          <w:lang w:eastAsia="zh-CN"/>
        </w:rPr>
        <w:t>"</w:t>
      </w:r>
    </w:p>
    <w:p w14:paraId="30A1ECF2" w14:textId="7B331E4B" w:rsidR="00D63589" w:rsidRPr="00D63589" w:rsidRDefault="00D63589" w:rsidP="00D6358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14:paraId="16017931" w14:textId="77777777" w:rsidR="003227EB" w:rsidRDefault="003227EB" w:rsidP="003227EB">
      <w:pPr>
        <w:pStyle w:val="Heading1"/>
      </w:pPr>
      <w:r>
        <w:t>3</w:t>
      </w:r>
      <w:r>
        <w:tab/>
        <w:t>Rationale</w:t>
      </w:r>
    </w:p>
    <w:p w14:paraId="51930153" w14:textId="439E3D72" w:rsidR="003227EB" w:rsidRDefault="003227EB" w:rsidP="003227EB">
      <w:r>
        <w:t>This update makes minor changes in 6.</w:t>
      </w:r>
      <w:r w:rsidR="003702CB">
        <w:t>3</w:t>
      </w:r>
      <w:r>
        <w:t xml:space="preserve"> for clarity and correctness</w:t>
      </w:r>
    </w:p>
    <w:p w14:paraId="0FA6B3A8" w14:textId="77777777" w:rsidR="003227EB" w:rsidRDefault="003227EB" w:rsidP="003227EB">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rsidRPr="0071338F" w14:paraId="02F517D4" w14:textId="77777777" w:rsidTr="008D0733">
        <w:tc>
          <w:tcPr>
            <w:tcW w:w="9639" w:type="dxa"/>
            <w:shd w:val="clear" w:color="auto" w:fill="FFFFCC"/>
            <w:vAlign w:val="center"/>
          </w:tcPr>
          <w:p w14:paraId="0946FA18" w14:textId="77777777" w:rsidR="003227EB" w:rsidRPr="0071338F" w:rsidRDefault="003227EB" w:rsidP="008D0733">
            <w:pPr>
              <w:jc w:val="center"/>
              <w:rPr>
                <w:b/>
                <w:bCs/>
              </w:rPr>
            </w:pPr>
            <w:r>
              <w:rPr>
                <w:rFonts w:ascii="Arial" w:hAnsi="Arial" w:cs="Arial"/>
                <w:b/>
                <w:sz w:val="36"/>
                <w:szCs w:val="44"/>
              </w:rPr>
              <w:t xml:space="preserve">First </w:t>
            </w:r>
            <w:r w:rsidRPr="003A3E52">
              <w:rPr>
                <w:rFonts w:ascii="Arial" w:hAnsi="Arial" w:cs="Arial"/>
                <w:b/>
                <w:sz w:val="36"/>
                <w:szCs w:val="44"/>
              </w:rPr>
              <w:t>Change</w:t>
            </w:r>
          </w:p>
        </w:tc>
      </w:tr>
      <w:bookmarkEnd w:id="0"/>
    </w:tbl>
    <w:p w14:paraId="737C2B1C" w14:textId="7D8ED651" w:rsidR="00850B7F" w:rsidRDefault="00850B7F" w:rsidP="00850B7F">
      <w:pPr>
        <w:pStyle w:val="Heading3"/>
      </w:pPr>
    </w:p>
    <w:p w14:paraId="4255E8E8" w14:textId="77777777" w:rsidR="00F3454E" w:rsidRDefault="00F3454E" w:rsidP="00F3454E">
      <w:pPr>
        <w:pStyle w:val="Heading2"/>
      </w:pPr>
      <w:bookmarkStart w:id="1" w:name="_Toc104193509"/>
      <w:bookmarkStart w:id="2" w:name="_Toc104193603"/>
      <w:bookmarkStart w:id="3" w:name="_Toc112314393"/>
      <w:bookmarkStart w:id="4" w:name="_Toc112314573"/>
      <w:bookmarkStart w:id="5" w:name="_Toc119925349"/>
      <w:bookmarkStart w:id="6" w:name="_Hlk127517556"/>
      <w:r>
        <w:t>6.3</w:t>
      </w:r>
      <w:r>
        <w:tab/>
        <w:t>Business use case Energy Outage Coordination current practice</w:t>
      </w:r>
      <w:bookmarkEnd w:id="1"/>
      <w:bookmarkEnd w:id="2"/>
      <w:bookmarkEnd w:id="3"/>
      <w:bookmarkEnd w:id="4"/>
      <w:bookmarkEnd w:id="5"/>
    </w:p>
    <w:p w14:paraId="74D4E777" w14:textId="77777777" w:rsidR="00F3454E" w:rsidRDefault="00F3454E" w:rsidP="00F3454E">
      <w:pPr>
        <w:pStyle w:val="Heading3"/>
      </w:pPr>
      <w:bookmarkStart w:id="7" w:name="_Toc104193510"/>
      <w:bookmarkStart w:id="8" w:name="_Toc104193604"/>
      <w:bookmarkStart w:id="9" w:name="_Toc112314394"/>
      <w:bookmarkStart w:id="10" w:name="_Toc112314574"/>
      <w:bookmarkStart w:id="11" w:name="_Toc119925350"/>
      <w:r>
        <w:t>6.3.1</w:t>
      </w:r>
      <w:r>
        <w:tab/>
        <w:t>Description</w:t>
      </w:r>
      <w:bookmarkEnd w:id="7"/>
      <w:bookmarkEnd w:id="8"/>
      <w:bookmarkEnd w:id="9"/>
      <w:bookmarkEnd w:id="10"/>
      <w:bookmarkEnd w:id="11"/>
    </w:p>
    <w:p w14:paraId="26C0C29C" w14:textId="77777777" w:rsidR="00F3454E" w:rsidRDefault="00F3454E" w:rsidP="00F3454E">
      <w:r>
        <w:t xml:space="preserve">Energy outage incidents occur as a result of storms, accidents (e.g. a distribution line is broken due to construction work) and other unforseen factors beyond the control of the energy utility operator. When an energy outage occurs, it will affect a specific region. Service contracts and regulations make a rapid recovery of energy essential. </w:t>
      </w:r>
    </w:p>
    <w:p w14:paraId="4BF6903F" w14:textId="77777777" w:rsidR="00F3454E" w:rsidRPr="00C22077" w:rsidRDefault="00F3454E" w:rsidP="00F3454E">
      <w:r w:rsidRPr="00AD55D3">
        <w:t xml:space="preserve">If the power grid is faulty, then the energy </w:t>
      </w:r>
      <w:r>
        <w:t>utility operator</w:t>
      </w:r>
      <w:r w:rsidRPr="00AD55D3">
        <w:t xml:space="preserve"> localize</w:t>
      </w:r>
      <w:r>
        <w:t>s</w:t>
      </w:r>
      <w:r w:rsidRPr="00AD55D3">
        <w:t xml:space="preserve"> the fault </w:t>
      </w:r>
      <w:r>
        <w:t>to</w:t>
      </w:r>
      <w:r w:rsidRPr="00AD55D3">
        <w:t xml:space="preserve"> solve the problem and perform</w:t>
      </w:r>
      <w:r>
        <w:t xml:space="preserve"> necessary</w:t>
      </w:r>
      <w:r w:rsidRPr="00AD55D3">
        <w:t xml:space="preserve"> recovery actions. </w:t>
      </w:r>
      <w:r>
        <w:t>Some</w:t>
      </w:r>
      <w:r w:rsidRPr="00AD55D3">
        <w:t xml:space="preserve"> power grid </w:t>
      </w:r>
      <w:r>
        <w:t xml:space="preserve">equipment </w:t>
      </w:r>
      <w:r w:rsidRPr="00AD55D3">
        <w:t>may also require “manual” actions for equipment that are not capable of remote management and automatic recovery</w:t>
      </w:r>
      <w:r>
        <w:t>. Other equipment can be remotely managed by means of smart energy services that allow recovery operations without requiring manual intervention.</w:t>
      </w:r>
    </w:p>
    <w:p w14:paraId="4D0895DB" w14:textId="77777777" w:rsidR="00F3454E" w:rsidRDefault="00F3454E" w:rsidP="00F3454E">
      <w:r>
        <w:t xml:space="preserve">There are several Smart Energy services that can greatly </w:t>
      </w:r>
      <w:del w:id="12" w:author="Nokia User" w:date="2023-02-17T09:03:00Z">
        <w:r w:rsidDel="009D74F8">
          <w:delText xml:space="preserve">increase </w:delText>
        </w:r>
      </w:del>
      <w:ins w:id="13" w:author="Nokia User" w:date="2023-02-17T09:03:00Z">
        <w:r>
          <w:t xml:space="preserve">reduce </w:t>
        </w:r>
      </w:ins>
      <w:r>
        <w:t>the recovery time: SCADA for remote control and monitoring of distribution systems and Distribution Automation specifically are quite important. Without these services it is generally necessary to send a technician to affected sites. While Smart Energy services cannot entirely eliminate the possibility of manual intervention (e.g. to restore damaged cables, etc.) in many cases, hours of service interruption can be reduced to minutes or even seconds.</w:t>
      </w:r>
    </w:p>
    <w:p w14:paraId="5D69CBA6" w14:textId="77777777" w:rsidR="00F3454E" w:rsidRDefault="00F3454E" w:rsidP="00F3454E">
      <w:r>
        <w:lastRenderedPageBreak/>
        <w:t xml:space="preserve">Smart Energy services depend on telecommunications, increasingly. If there is an energy outage that affects telecommunications services in the same area where recovery is required, then there is a 'vicious circle': The energy system requires telecommunications to support smart energy services for a rapid recovery. The telecommunication system requires energy services in order to function at all. </w:t>
      </w:r>
    </w:p>
    <w:p w14:paraId="3EB67805" w14:textId="77777777" w:rsidR="00F3454E" w:rsidRDefault="00F3454E" w:rsidP="00F3454E">
      <w:r>
        <w:t>This use case considers how this unfortunate system is addressed today.</w:t>
      </w:r>
    </w:p>
    <w:p w14:paraId="7927340D" w14:textId="77777777" w:rsidR="00F3454E" w:rsidRPr="000D4C32" w:rsidRDefault="00F3454E" w:rsidP="00F3454E">
      <w:pPr>
        <w:pStyle w:val="NO"/>
      </w:pPr>
      <w:r>
        <w:t xml:space="preserve">NOTE: </w:t>
      </w:r>
      <w:r>
        <w:tab/>
        <w:t xml:space="preserve">An energy utility operator is a more general term than a DSO. For the purpose </w:t>
      </w:r>
      <w:del w:id="14" w:author="Nokia User" w:date="2023-02-17T09:03:00Z">
        <w:r w:rsidDel="009D74F8">
          <w:delText xml:space="preserve">for the purpose </w:delText>
        </w:r>
      </w:del>
      <w:r>
        <w:t>of the use case, the term DSO is more appropriate, while the more general term is applicable to the motivation above.</w:t>
      </w:r>
    </w:p>
    <w:p w14:paraId="7004C790" w14:textId="77777777" w:rsidR="00F3454E" w:rsidRDefault="00F3454E" w:rsidP="00F3454E">
      <w:pPr>
        <w:pStyle w:val="Heading3"/>
      </w:pPr>
      <w:bookmarkStart w:id="15" w:name="_Toc104193511"/>
      <w:bookmarkStart w:id="16" w:name="_Toc104193605"/>
      <w:bookmarkStart w:id="17" w:name="_Toc112314395"/>
      <w:bookmarkStart w:id="18" w:name="_Toc112314575"/>
      <w:bookmarkStart w:id="19" w:name="_Toc119925351"/>
      <w:r>
        <w:t>6.3.2</w:t>
      </w:r>
      <w:r>
        <w:tab/>
        <w:t>Details</w:t>
      </w:r>
      <w:bookmarkEnd w:id="15"/>
      <w:bookmarkEnd w:id="16"/>
      <w:bookmarkEnd w:id="17"/>
      <w:bookmarkEnd w:id="18"/>
      <w:bookmarkEnd w:id="19"/>
    </w:p>
    <w:p w14:paraId="0268CE6F" w14:textId="77777777" w:rsidR="00F3454E" w:rsidRDefault="00F3454E" w:rsidP="00F3454E">
      <w:r>
        <w:t>The ambition of a DSO is to provide an always-on electricity service, with the agreed quality and the costs fixed by Regulators. DSOs understand the criticality of some electricity services they provide (e.g., hospitals), and try to prioritize the availability of these services. This applies not only to business-as-usual situations, but to disaster recovery circumstances. There are plans to provide emergency electricity service through ancillary devices, but also to restore the service in selected areas considering priorities.</w:t>
      </w:r>
    </w:p>
    <w:p w14:paraId="09C43A31" w14:textId="77777777" w:rsidR="00F3454E" w:rsidRDefault="00F3454E" w:rsidP="00F3454E">
      <w:r>
        <w:t xml:space="preserve">MNO services are also considered in these plans. Although </w:t>
      </w:r>
      <w:ins w:id="20" w:author="Nokia User" w:date="2023-02-17T09:04:00Z">
        <w:r>
          <w:t xml:space="preserve">in some countries </w:t>
        </w:r>
      </w:ins>
      <w:r>
        <w:t>many institutions (blue light services) do not depend on MNO networks for disaster recovery</w:t>
      </w:r>
      <w:ins w:id="21" w:author="Nokia User" w:date="2023-02-17T09:04:00Z">
        <w:r>
          <w:t xml:space="preserve"> other countries use MNO networks for first responder service</w:t>
        </w:r>
      </w:ins>
      <w:ins w:id="22" w:author="Nokia User" w:date="2023-02-17T09:05:00Z">
        <w:r>
          <w:t>s</w:t>
        </w:r>
      </w:ins>
      <w:r>
        <w:t>,</w:t>
      </w:r>
      <w:ins w:id="23" w:author="Nokia User" w:date="2023-02-17T09:05:00Z">
        <w:r>
          <w:t xml:space="preserve"> and</w:t>
        </w:r>
      </w:ins>
      <w:r>
        <w:t xml:space="preserve"> MNO public service is highly relevant for regular citizens. Thus, energy utility operators find that helping MNOs to recover their normal electricity service is relevant for the society.</w:t>
      </w:r>
    </w:p>
    <w:p w14:paraId="47F91051" w14:textId="77777777" w:rsidR="00F3454E" w:rsidRDefault="00F3454E" w:rsidP="00F3454E">
      <w:r>
        <w:t xml:space="preserve">A second aspect of the above is to be considered with the MNO service for energy utility operators. DSOs do not rely on MNO service to help recover the grid from a blackout, as they know that there is no certainty that the MNO will work when needed in a blackout. </w:t>
      </w:r>
    </w:p>
    <w:p w14:paraId="38F3CBD5" w14:textId="77777777" w:rsidR="00F3454E" w:rsidRPr="002C74C4" w:rsidRDefault="00F3454E" w:rsidP="00F3454E">
      <w:r w:rsidRPr="002C74C4">
        <w:t xml:space="preserve">It is acknowledged that it would be of great value, if upon blackout recovery circumstances, some procedures and supporting management operations existed to allow DSO service recovery through the MNO network.  Unfortunately, these procedures and standards specifically to support management </w:t>
      </w:r>
      <w:ins w:id="24" w:author="Nokia User" w:date="2023-02-17T09:07:00Z">
        <w:r>
          <w:t xml:space="preserve">services </w:t>
        </w:r>
      </w:ins>
      <w:r w:rsidRPr="002C74C4">
        <w:t>coordination for recovery from energy outage event</w:t>
      </w:r>
      <w:ins w:id="25" w:author="Nokia User" w:date="2023-02-17T09:07:00Z">
        <w:r>
          <w:t>s</w:t>
        </w:r>
      </w:ins>
      <w:r w:rsidRPr="002C74C4">
        <w:t xml:space="preserve"> </w:t>
      </w:r>
      <w:del w:id="26" w:author="Nokia User" w:date="2023-02-17T09:07:00Z">
        <w:r w:rsidRPr="002C74C4" w:rsidDel="009D74F8">
          <w:delText xml:space="preserve">coordination </w:delText>
        </w:r>
      </w:del>
      <w:r w:rsidRPr="002C74C4">
        <w:t xml:space="preserve">between DSO and MNO networks do not exist. See </w:t>
      </w:r>
      <w:r w:rsidRPr="00785DC9">
        <w:t>3GPP TR 22.867</w:t>
      </w:r>
      <w:r w:rsidRPr="002C74C4">
        <w:t xml:space="preserve"> [</w:t>
      </w:r>
      <w:r>
        <w:t>11</w:t>
      </w:r>
      <w:r w:rsidRPr="002C74C4">
        <w:t>] for more details.</w:t>
      </w:r>
    </w:p>
    <w:p w14:paraId="7BDF81D1" w14:textId="77777777" w:rsidR="00F3454E" w:rsidRPr="00C22077" w:rsidRDefault="00F3454E" w:rsidP="00F3454E">
      <w:pPr>
        <w:pStyle w:val="NO"/>
      </w:pPr>
      <w:r>
        <w:t>NOTE: It is acknowledged that 3GPP does not specify procedural standards.</w:t>
      </w:r>
    </w:p>
    <w:p w14:paraId="48842E27" w14:textId="77777777" w:rsidR="00F3454E" w:rsidRPr="00F81315" w:rsidRDefault="00F3454E" w:rsidP="00F3454E">
      <w:pPr>
        <w:rPr>
          <w:color w:val="00B0F0"/>
        </w:rPr>
      </w:pPr>
      <w:r w:rsidRPr="00AD55D3">
        <w:t xml:space="preserve">Communication between DSOs and MNOs for resolving incidents might be necessary. As there are so many actors (DSOs and MNOs) and each DSO has only information about a limited part in energy sector, resolving the incident could be very complex. </w:t>
      </w:r>
    </w:p>
    <w:p w14:paraId="11EB787F" w14:textId="77777777" w:rsidR="00F3454E" w:rsidRPr="00AE6FC1" w:rsidRDefault="00F3454E" w:rsidP="00F3454E">
      <w:pPr>
        <w:pStyle w:val="Heading3"/>
      </w:pPr>
      <w:bookmarkStart w:id="27" w:name="_Toc104193512"/>
      <w:bookmarkStart w:id="28" w:name="_Toc104193606"/>
      <w:bookmarkStart w:id="29" w:name="_Toc112314396"/>
      <w:bookmarkStart w:id="30" w:name="_Toc112314576"/>
      <w:bookmarkStart w:id="31" w:name="_Toc119925352"/>
      <w:r w:rsidRPr="00AE6FC1">
        <w:t xml:space="preserve">6.3.3 </w:t>
      </w:r>
      <w:r>
        <w:tab/>
      </w:r>
      <w:r w:rsidRPr="00AE6FC1">
        <w:t>Use case actors</w:t>
      </w:r>
      <w:bookmarkEnd w:id="27"/>
      <w:bookmarkEnd w:id="28"/>
      <w:bookmarkEnd w:id="29"/>
      <w:bookmarkEnd w:id="30"/>
      <w:bookmarkEnd w:id="31"/>
    </w:p>
    <w:p w14:paraId="117A49F3" w14:textId="77777777" w:rsidR="00F3454E" w:rsidRDefault="00F3454E" w:rsidP="00F3454E">
      <w:r w:rsidRPr="00CD1576">
        <w:rPr>
          <w:b/>
        </w:rPr>
        <w:t>DSO response team member</w:t>
      </w:r>
      <w:r>
        <w:t>:</w:t>
      </w:r>
      <w:r>
        <w:tab/>
        <w:t>A representative of the DSO's incident response team who is responsible for communication with service providers, officials and key customers during power cuts.</w:t>
      </w:r>
    </w:p>
    <w:p w14:paraId="1B73B065" w14:textId="77777777" w:rsidR="00F3454E" w:rsidRDefault="00F3454E" w:rsidP="00F3454E">
      <w:r w:rsidRPr="00CD1576">
        <w:rPr>
          <w:b/>
        </w:rPr>
        <w:t>MNO service desk team member</w:t>
      </w:r>
      <w:r>
        <w:t>:</w:t>
      </w:r>
      <w:r>
        <w:tab/>
        <w:t>A representative of a mobile network operator's incident response team who can be reached by 'enterprise customers.'</w:t>
      </w:r>
    </w:p>
    <w:p w14:paraId="4042C040" w14:textId="77777777" w:rsidR="00F3454E" w:rsidRPr="00E5581E" w:rsidRDefault="00F3454E" w:rsidP="00F3454E">
      <w:pPr>
        <w:pStyle w:val="NO"/>
      </w:pPr>
      <w:r>
        <w:t xml:space="preserve">NOTE: </w:t>
      </w:r>
      <w:r>
        <w:tab/>
        <w:t>In this TR, the role 'MNO' is to be considered as equivalent to 'CSP+NOP' as defined in TS 28.530 clause 4.8.</w:t>
      </w:r>
    </w:p>
    <w:p w14:paraId="5BD61B82" w14:textId="77777777" w:rsidR="00F3454E" w:rsidRPr="00AE6FC1" w:rsidRDefault="00F3454E" w:rsidP="00F3454E">
      <w:pPr>
        <w:pStyle w:val="Heading3"/>
      </w:pPr>
      <w:bookmarkStart w:id="32" w:name="_Toc104193513"/>
      <w:bookmarkStart w:id="33" w:name="_Toc104193607"/>
      <w:bookmarkStart w:id="34" w:name="_Toc112314397"/>
      <w:bookmarkStart w:id="35" w:name="_Toc112314577"/>
      <w:bookmarkStart w:id="36" w:name="_Toc119925353"/>
      <w:r w:rsidRPr="00AE6FC1">
        <w:t xml:space="preserve">6.3.4 </w:t>
      </w:r>
      <w:r>
        <w:tab/>
      </w:r>
      <w:r w:rsidRPr="00AE6FC1">
        <w:t>Use case service flow</w:t>
      </w:r>
      <w:bookmarkEnd w:id="32"/>
      <w:bookmarkEnd w:id="33"/>
      <w:bookmarkEnd w:id="34"/>
      <w:bookmarkEnd w:id="35"/>
      <w:bookmarkEnd w:id="36"/>
    </w:p>
    <w:p w14:paraId="3FEA3646" w14:textId="77777777" w:rsidR="00F3454E" w:rsidRDefault="00F3454E" w:rsidP="00F3454E">
      <w:r>
        <w:t>1.</w:t>
      </w:r>
      <w:r>
        <w:tab/>
        <w:t>An energy system incident occurs in which a power cut results.</w:t>
      </w:r>
    </w:p>
    <w:p w14:paraId="1730F26D" w14:textId="77777777" w:rsidR="00F3454E" w:rsidRDefault="00F3454E" w:rsidP="00F3454E">
      <w:r>
        <w:t>2.</w:t>
      </w:r>
      <w:r>
        <w:tab/>
        <w:t>A DSO response team member may contact a MNO service desk team member. The DSO informs the MNO of the incident and the expected time until its resolution. It is usually not required by regulations and often not required by service contract that the DSO inform the MNO except as they would 'any energy service customer.'</w:t>
      </w:r>
    </w:p>
    <w:p w14:paraId="4BD0EEA7" w14:textId="77777777" w:rsidR="00F3454E" w:rsidRDefault="00F3454E" w:rsidP="00F3454E">
      <w:r>
        <w:t>3.</w:t>
      </w:r>
      <w:r>
        <w:tab/>
        <w:t>The MNO may have the capability to continue to operate their network despite the power cut for a limited time, as they may support an uninterruptable power supply capability in the affected region. The DSO will not know this.</w:t>
      </w:r>
    </w:p>
    <w:p w14:paraId="29605935" w14:textId="77777777" w:rsidR="00F3454E" w:rsidRDefault="00F3454E" w:rsidP="00F3454E">
      <w:r>
        <w:t>4.</w:t>
      </w:r>
      <w:r>
        <w:tab/>
        <w:t xml:space="preserve">The DSO may have the ability to restore energy services rapidly using Smart Energy Services. However, the DSO does not have any means to identify this opportunity nor IT support to coordinate their recovery with the MNO so as to </w:t>
      </w:r>
      <w:r>
        <w:lastRenderedPageBreak/>
        <w:t xml:space="preserve">provide communication services for this operation. </w:t>
      </w:r>
      <w:ins w:id="37" w:author="Nokia User" w:date="2023-02-17T09:11:00Z">
        <w:r>
          <w:t xml:space="preserve">Without communication service, </w:t>
        </w:r>
      </w:ins>
      <w:del w:id="38" w:author="Nokia User" w:date="2023-02-17T09:11:00Z">
        <w:r w:rsidDel="009D74F8">
          <w:delText>T</w:delText>
        </w:r>
      </w:del>
      <w:ins w:id="39" w:author="Nokia User" w:date="2023-02-17T09:11:00Z">
        <w:r>
          <w:t>t</w:t>
        </w:r>
      </w:ins>
      <w:r>
        <w:t xml:space="preserve">he DSO cannot use their Smart Energy Services to </w:t>
      </w:r>
      <w:del w:id="40" w:author="Nokia User" w:date="2023-02-17T09:11:00Z">
        <w:r w:rsidDel="009D74F8">
          <w:delText>accellerate</w:delText>
        </w:r>
      </w:del>
      <w:ins w:id="41" w:author="Nokia User" w:date="2023-02-17T09:11:00Z">
        <w:r>
          <w:t>accelerate</w:t>
        </w:r>
      </w:ins>
      <w:r>
        <w:t xml:space="preserve"> recovery and must send a technician to affect manual operations to restore electrical services.</w:t>
      </w:r>
    </w:p>
    <w:p w14:paraId="704B063D" w14:textId="77777777" w:rsidR="00F3454E" w:rsidRDefault="00F3454E" w:rsidP="00F3454E">
      <w:pPr>
        <w:rPr>
          <w:b/>
        </w:rPr>
      </w:pPr>
      <w:r>
        <w:rPr>
          <w:b/>
        </w:rPr>
        <w:t>Service flow result</w:t>
      </w:r>
    </w:p>
    <w:p w14:paraId="093B5703" w14:textId="77777777" w:rsidR="00F3454E" w:rsidRPr="00AC462E" w:rsidRDefault="00F3454E" w:rsidP="00F3454E">
      <w:r>
        <w:t>The power cut is resolved manually. Even if there is the possibility to intervene using Smart Energy Services, lack of telecommunications service during the power cut prevents this. There is no standard based coordination of energy system recovery between the MNO and DSO, so only ad hoc communication regarding energy system recovery is possible.</w:t>
      </w:r>
    </w:p>
    <w:p w14:paraId="4485C384" w14:textId="77777777" w:rsidR="00F3454E" w:rsidRPr="00B654DE" w:rsidRDefault="00F3454E" w:rsidP="00F3454E">
      <w:pPr>
        <w:pStyle w:val="Heading3"/>
      </w:pPr>
      <w:bookmarkStart w:id="42" w:name="_Toc104193514"/>
      <w:bookmarkStart w:id="43" w:name="_Toc104193608"/>
      <w:bookmarkStart w:id="44" w:name="_Toc112314398"/>
      <w:bookmarkStart w:id="45" w:name="_Toc112314578"/>
      <w:bookmarkStart w:id="46" w:name="_Toc119925354"/>
      <w:r w:rsidRPr="00AE6FC1">
        <w:t>6.3.</w:t>
      </w:r>
      <w:r w:rsidRPr="00B654DE">
        <w:t>5</w:t>
      </w:r>
      <w:r w:rsidRPr="00B654DE">
        <w:tab/>
        <w:t>Potential requirements</w:t>
      </w:r>
      <w:bookmarkEnd w:id="42"/>
      <w:bookmarkEnd w:id="43"/>
      <w:bookmarkEnd w:id="44"/>
      <w:bookmarkEnd w:id="45"/>
      <w:bookmarkEnd w:id="46"/>
    </w:p>
    <w:p w14:paraId="6054FDFA" w14:textId="2699436C" w:rsidR="00850B7F" w:rsidRDefault="00F3454E" w:rsidP="00F3454E">
      <w:r w:rsidRPr="00AD55D3">
        <w:t>TBD.</w:t>
      </w:r>
      <w:bookmarkEnd w:id="6"/>
    </w:p>
    <w:p w14:paraId="6DDEA0BC" w14:textId="6BC0D915" w:rsidR="003227EB" w:rsidRDefault="00C73825" w:rsidP="00850B7F">
      <w:pPr>
        <w:pStyle w:val="Heading3"/>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14:paraId="251E67B9" w14:textId="77777777" w:rsidTr="008D0733">
        <w:tc>
          <w:tcPr>
            <w:tcW w:w="9639" w:type="dxa"/>
            <w:shd w:val="clear" w:color="auto" w:fill="FFFFCC"/>
            <w:vAlign w:val="center"/>
          </w:tcPr>
          <w:p w14:paraId="757503C4" w14:textId="77777777" w:rsidR="003227EB" w:rsidRPr="003A3E52" w:rsidRDefault="003227EB" w:rsidP="008D0733">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14:paraId="0E764529" w14:textId="77777777" w:rsidR="003227EB" w:rsidRPr="00C73825" w:rsidRDefault="003227EB" w:rsidP="00DF4805"/>
    <w:sectPr w:rsidR="003227EB" w:rsidRPr="00C7382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4519" w14:textId="77777777" w:rsidR="00C404E6" w:rsidRDefault="00C404E6">
      <w:r>
        <w:separator/>
      </w:r>
    </w:p>
  </w:endnote>
  <w:endnote w:type="continuationSeparator" w:id="0">
    <w:p w14:paraId="3AC313F2" w14:textId="77777777" w:rsidR="00C404E6" w:rsidRDefault="00C4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E3639" w:rsidRDefault="005E3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C21C8" w14:textId="77777777" w:rsidR="00C404E6" w:rsidRDefault="00C404E6">
      <w:r>
        <w:separator/>
      </w:r>
    </w:p>
  </w:footnote>
  <w:footnote w:type="continuationSeparator" w:id="0">
    <w:p w14:paraId="72940785" w14:textId="77777777" w:rsidR="00C404E6" w:rsidRDefault="00C4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D004B" w14:textId="779FA11A" w:rsidR="005E3639" w:rsidRDefault="005E3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447B">
      <w:rPr>
        <w:rFonts w:ascii="Arial" w:hAnsi="Arial" w:cs="Arial"/>
        <w:b/>
        <w:noProof/>
        <w:sz w:val="18"/>
        <w:szCs w:val="18"/>
      </w:rPr>
      <w:t>1</w:t>
    </w:r>
    <w:r>
      <w:rPr>
        <w:rFonts w:ascii="Arial" w:hAnsi="Arial" w:cs="Arial"/>
        <w:b/>
        <w:sz w:val="18"/>
        <w:szCs w:val="18"/>
      </w:rPr>
      <w:fldChar w:fldCharType="end"/>
    </w:r>
  </w:p>
  <w:p w14:paraId="5B411F67" w14:textId="127D0835" w:rsidR="005E3639" w:rsidRDefault="00D63589">
    <w:pPr>
      <w:framePr w:h="284" w:hRule="exact" w:wrap="around" w:vAnchor="text" w:hAnchor="margin" w:y="7"/>
      <w:rPr>
        <w:rFonts w:ascii="Arial" w:hAnsi="Arial" w:cs="Arial"/>
        <w:b/>
        <w:sz w:val="18"/>
        <w:szCs w:val="18"/>
      </w:rPr>
    </w:pPr>
    <w:r>
      <w:rPr>
        <w:rFonts w:ascii="Arial" w:hAnsi="Arial" w:cs="Arial"/>
        <w:b/>
        <w:sz w:val="18"/>
        <w:szCs w:val="18"/>
      </w:rPr>
      <w:t>3GPP Tdoc</w:t>
    </w:r>
  </w:p>
  <w:p w14:paraId="6C5E8A4E" w14:textId="77777777" w:rsidR="005E3639" w:rsidRDefault="005E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A15DA"/>
    <w:rsid w:val="000B27E9"/>
    <w:rsid w:val="000B70D3"/>
    <w:rsid w:val="000C47C3"/>
    <w:rsid w:val="000D215E"/>
    <w:rsid w:val="000D58AB"/>
    <w:rsid w:val="000D72C0"/>
    <w:rsid w:val="000D7F40"/>
    <w:rsid w:val="001138E3"/>
    <w:rsid w:val="00133525"/>
    <w:rsid w:val="0013660F"/>
    <w:rsid w:val="0015292F"/>
    <w:rsid w:val="001A4C42"/>
    <w:rsid w:val="001A7420"/>
    <w:rsid w:val="001B6637"/>
    <w:rsid w:val="001C21C3"/>
    <w:rsid w:val="001D02C2"/>
    <w:rsid w:val="001F0C1D"/>
    <w:rsid w:val="001F1132"/>
    <w:rsid w:val="001F168B"/>
    <w:rsid w:val="001F1AD6"/>
    <w:rsid w:val="001F1D76"/>
    <w:rsid w:val="001F5CF3"/>
    <w:rsid w:val="00202022"/>
    <w:rsid w:val="0023376F"/>
    <w:rsid w:val="002341A8"/>
    <w:rsid w:val="002347A2"/>
    <w:rsid w:val="002675F0"/>
    <w:rsid w:val="002754FF"/>
    <w:rsid w:val="0029667B"/>
    <w:rsid w:val="002B6339"/>
    <w:rsid w:val="002B6F29"/>
    <w:rsid w:val="002C74C4"/>
    <w:rsid w:val="002E00EE"/>
    <w:rsid w:val="00300B7F"/>
    <w:rsid w:val="00306681"/>
    <w:rsid w:val="003128E9"/>
    <w:rsid w:val="003172DC"/>
    <w:rsid w:val="003227EB"/>
    <w:rsid w:val="00324D6C"/>
    <w:rsid w:val="00333B8F"/>
    <w:rsid w:val="0034415C"/>
    <w:rsid w:val="0035462D"/>
    <w:rsid w:val="003702CB"/>
    <w:rsid w:val="003765B8"/>
    <w:rsid w:val="003B4F9E"/>
    <w:rsid w:val="003C3971"/>
    <w:rsid w:val="003D13C2"/>
    <w:rsid w:val="0040491E"/>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3749"/>
    <w:rsid w:val="004F5A34"/>
    <w:rsid w:val="005261F4"/>
    <w:rsid w:val="0053388B"/>
    <w:rsid w:val="00535773"/>
    <w:rsid w:val="00543E6C"/>
    <w:rsid w:val="005461AA"/>
    <w:rsid w:val="00553440"/>
    <w:rsid w:val="00565087"/>
    <w:rsid w:val="00574378"/>
    <w:rsid w:val="00597B11"/>
    <w:rsid w:val="005D2E01"/>
    <w:rsid w:val="005D7526"/>
    <w:rsid w:val="005E3639"/>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83439"/>
    <w:rsid w:val="00785DC9"/>
    <w:rsid w:val="0079069A"/>
    <w:rsid w:val="007A7E2B"/>
    <w:rsid w:val="007B600E"/>
    <w:rsid w:val="007D4C5A"/>
    <w:rsid w:val="007E439D"/>
    <w:rsid w:val="007F0F4A"/>
    <w:rsid w:val="007F5412"/>
    <w:rsid w:val="008028A4"/>
    <w:rsid w:val="00827E97"/>
    <w:rsid w:val="00830747"/>
    <w:rsid w:val="008331E0"/>
    <w:rsid w:val="0083401B"/>
    <w:rsid w:val="00843D60"/>
    <w:rsid w:val="00850B7F"/>
    <w:rsid w:val="008524F9"/>
    <w:rsid w:val="008768CA"/>
    <w:rsid w:val="008B60CA"/>
    <w:rsid w:val="008B746E"/>
    <w:rsid w:val="008C33E9"/>
    <w:rsid w:val="008C384C"/>
    <w:rsid w:val="008D6DD3"/>
    <w:rsid w:val="008D7483"/>
    <w:rsid w:val="008E16D0"/>
    <w:rsid w:val="008F1230"/>
    <w:rsid w:val="008F55B3"/>
    <w:rsid w:val="0090271F"/>
    <w:rsid w:val="00902E23"/>
    <w:rsid w:val="009114D7"/>
    <w:rsid w:val="0091348E"/>
    <w:rsid w:val="00917CCB"/>
    <w:rsid w:val="00931EAD"/>
    <w:rsid w:val="00937B37"/>
    <w:rsid w:val="00942EC2"/>
    <w:rsid w:val="009629B9"/>
    <w:rsid w:val="00964C84"/>
    <w:rsid w:val="0097284A"/>
    <w:rsid w:val="00980D06"/>
    <w:rsid w:val="009B40DD"/>
    <w:rsid w:val="009B44C5"/>
    <w:rsid w:val="009C746E"/>
    <w:rsid w:val="009D4FDC"/>
    <w:rsid w:val="009E7F5F"/>
    <w:rsid w:val="009F37B7"/>
    <w:rsid w:val="00A10F02"/>
    <w:rsid w:val="00A164B4"/>
    <w:rsid w:val="00A26956"/>
    <w:rsid w:val="00A27486"/>
    <w:rsid w:val="00A36FB7"/>
    <w:rsid w:val="00A53724"/>
    <w:rsid w:val="00A56066"/>
    <w:rsid w:val="00A72637"/>
    <w:rsid w:val="00A73129"/>
    <w:rsid w:val="00A82346"/>
    <w:rsid w:val="00A92BA1"/>
    <w:rsid w:val="00AC2D42"/>
    <w:rsid w:val="00AC560C"/>
    <w:rsid w:val="00AC6BC6"/>
    <w:rsid w:val="00AE65E2"/>
    <w:rsid w:val="00AE6FC1"/>
    <w:rsid w:val="00AF67C8"/>
    <w:rsid w:val="00B15449"/>
    <w:rsid w:val="00B30DBE"/>
    <w:rsid w:val="00B654DE"/>
    <w:rsid w:val="00B805CD"/>
    <w:rsid w:val="00B90001"/>
    <w:rsid w:val="00B93086"/>
    <w:rsid w:val="00BA19ED"/>
    <w:rsid w:val="00BA4B8D"/>
    <w:rsid w:val="00BB7C61"/>
    <w:rsid w:val="00BC0022"/>
    <w:rsid w:val="00BC0F7D"/>
    <w:rsid w:val="00BD7D31"/>
    <w:rsid w:val="00BE0CD6"/>
    <w:rsid w:val="00BE3255"/>
    <w:rsid w:val="00BF00ED"/>
    <w:rsid w:val="00BF128E"/>
    <w:rsid w:val="00BF47F7"/>
    <w:rsid w:val="00C035BB"/>
    <w:rsid w:val="00C074DD"/>
    <w:rsid w:val="00C1237D"/>
    <w:rsid w:val="00C1496A"/>
    <w:rsid w:val="00C272E6"/>
    <w:rsid w:val="00C33079"/>
    <w:rsid w:val="00C404E6"/>
    <w:rsid w:val="00C45231"/>
    <w:rsid w:val="00C72833"/>
    <w:rsid w:val="00C73825"/>
    <w:rsid w:val="00C759A0"/>
    <w:rsid w:val="00C80F1D"/>
    <w:rsid w:val="00C93F40"/>
    <w:rsid w:val="00CA0BD2"/>
    <w:rsid w:val="00CA3D0C"/>
    <w:rsid w:val="00CA7F27"/>
    <w:rsid w:val="00CC1F31"/>
    <w:rsid w:val="00CC6785"/>
    <w:rsid w:val="00CE7902"/>
    <w:rsid w:val="00D57972"/>
    <w:rsid w:val="00D63589"/>
    <w:rsid w:val="00D675A9"/>
    <w:rsid w:val="00D738D6"/>
    <w:rsid w:val="00D7447B"/>
    <w:rsid w:val="00D755EB"/>
    <w:rsid w:val="00D76048"/>
    <w:rsid w:val="00D87E00"/>
    <w:rsid w:val="00D9134D"/>
    <w:rsid w:val="00DA77C3"/>
    <w:rsid w:val="00DA7A03"/>
    <w:rsid w:val="00DB1818"/>
    <w:rsid w:val="00DC309B"/>
    <w:rsid w:val="00DC4DA2"/>
    <w:rsid w:val="00DC6339"/>
    <w:rsid w:val="00DD43FB"/>
    <w:rsid w:val="00DD4C17"/>
    <w:rsid w:val="00DD74A5"/>
    <w:rsid w:val="00DF29A4"/>
    <w:rsid w:val="00DF2B1F"/>
    <w:rsid w:val="00DF4805"/>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16005"/>
    <w:rsid w:val="00F22EC7"/>
    <w:rsid w:val="00F325C8"/>
    <w:rsid w:val="00F3454E"/>
    <w:rsid w:val="00F45D81"/>
    <w:rsid w:val="00F630F7"/>
    <w:rsid w:val="00F653B8"/>
    <w:rsid w:val="00F74DBE"/>
    <w:rsid w:val="00F77465"/>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 w:type="paragraph" w:customStyle="1" w:styleId="Reference">
    <w:name w:val="Reference"/>
    <w:basedOn w:val="Normal"/>
    <w:rsid w:val="003227EB"/>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7076A-0E81-4518-9833-BA916954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1044</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9</cp:revision>
  <cp:lastPrinted>2019-02-25T14:05:00Z</cp:lastPrinted>
  <dcterms:created xsi:type="dcterms:W3CDTF">2023-02-17T14:27:00Z</dcterms:created>
  <dcterms:modified xsi:type="dcterms:W3CDTF">2023-02-17T16:13:00Z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